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06" w:rsidRDefault="00363606" w:rsidP="006902AD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363606" w:rsidRPr="00443C3C" w:rsidRDefault="00363606" w:rsidP="006902AD">
      <w:pPr>
        <w:jc w:val="center"/>
        <w:rPr>
          <w:b/>
          <w:noProof/>
          <w:sz w:val="24"/>
          <w:szCs w:val="24"/>
        </w:rPr>
      </w:pPr>
      <w:r w:rsidRPr="00443C3C">
        <w:rPr>
          <w:b/>
          <w:noProof/>
          <w:sz w:val="24"/>
          <w:szCs w:val="24"/>
        </w:rPr>
        <w:t>УКРАЇНА</w:t>
      </w:r>
    </w:p>
    <w:p w:rsidR="00363606" w:rsidRPr="00A23AE8" w:rsidRDefault="00363606" w:rsidP="006902AD">
      <w:pPr>
        <w:jc w:val="center"/>
        <w:rPr>
          <w:b/>
          <w:sz w:val="16"/>
          <w:szCs w:val="16"/>
        </w:rPr>
      </w:pPr>
    </w:p>
    <w:p w:rsidR="00363606" w:rsidRDefault="00363606" w:rsidP="006902A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ВАЛКІВСЬКА РАЙОННА</w:t>
      </w:r>
      <w:r w:rsidRPr="00572D28">
        <w:rPr>
          <w:b/>
          <w:sz w:val="28"/>
          <w:szCs w:val="28"/>
        </w:rPr>
        <w:t xml:space="preserve"> ДЕРЖАВНА АДМІНІСТРАЦІЯ</w:t>
      </w:r>
    </w:p>
    <w:p w:rsidR="00363606" w:rsidRPr="00073E72" w:rsidRDefault="00363606" w:rsidP="006902AD">
      <w:pPr>
        <w:jc w:val="center"/>
        <w:rPr>
          <w:b/>
          <w:sz w:val="10"/>
          <w:szCs w:val="10"/>
          <w:lang w:val="uk-UA"/>
        </w:rPr>
      </w:pPr>
    </w:p>
    <w:p w:rsidR="00363606" w:rsidRPr="00572D28" w:rsidRDefault="00363606" w:rsidP="00690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</w:t>
      </w:r>
      <w:r w:rsidRPr="00572D28">
        <w:rPr>
          <w:b/>
          <w:sz w:val="28"/>
          <w:szCs w:val="28"/>
        </w:rPr>
        <w:t xml:space="preserve"> ОСВІТИ</w:t>
      </w:r>
      <w:r>
        <w:rPr>
          <w:b/>
          <w:sz w:val="28"/>
          <w:szCs w:val="28"/>
          <w:lang w:val="uk-UA"/>
        </w:rPr>
        <w:t>, МОЛОДІ ТА СПОРТУ</w:t>
      </w:r>
      <w:r w:rsidRPr="00572D28">
        <w:rPr>
          <w:b/>
          <w:sz w:val="28"/>
          <w:szCs w:val="28"/>
        </w:rPr>
        <w:t xml:space="preserve"> </w:t>
      </w:r>
    </w:p>
    <w:p w:rsidR="00363606" w:rsidRPr="00572D28" w:rsidRDefault="00363606" w:rsidP="006902AD">
      <w:pPr>
        <w:jc w:val="center"/>
        <w:rPr>
          <w:b/>
          <w:sz w:val="28"/>
          <w:szCs w:val="28"/>
        </w:rPr>
      </w:pPr>
    </w:p>
    <w:p w:rsidR="00363606" w:rsidRPr="00572D28" w:rsidRDefault="00363606" w:rsidP="006902AD">
      <w:pPr>
        <w:jc w:val="center"/>
        <w:rPr>
          <w:b/>
          <w:sz w:val="28"/>
          <w:szCs w:val="28"/>
        </w:rPr>
      </w:pPr>
      <w:r w:rsidRPr="00572D28">
        <w:rPr>
          <w:b/>
          <w:sz w:val="28"/>
          <w:szCs w:val="28"/>
        </w:rPr>
        <w:t>НАКАЗ</w:t>
      </w:r>
    </w:p>
    <w:p w:rsidR="00363606" w:rsidRPr="00807F77" w:rsidRDefault="00363606" w:rsidP="006902AD">
      <w:pPr>
        <w:jc w:val="center"/>
        <w:rPr>
          <w:b/>
          <w:sz w:val="16"/>
          <w:szCs w:val="16"/>
          <w:lang w:val="uk-UA"/>
        </w:rPr>
      </w:pPr>
    </w:p>
    <w:p w:rsidR="00363606" w:rsidRPr="008A144C" w:rsidRDefault="00363606" w:rsidP="006902AD">
      <w:pPr>
        <w:rPr>
          <w:color w:val="FF0000"/>
          <w:sz w:val="16"/>
          <w:szCs w:val="16"/>
          <w:lang w:val="uk-UA"/>
        </w:rPr>
      </w:pPr>
    </w:p>
    <w:p w:rsidR="00363606" w:rsidRPr="00173D0C" w:rsidRDefault="00363606" w:rsidP="006902AD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07.02.2020</w:t>
      </w:r>
      <w:r w:rsidRPr="00173D0C">
        <w:rPr>
          <w:b/>
          <w:sz w:val="28"/>
        </w:rPr>
        <w:tab/>
      </w:r>
      <w:r w:rsidRPr="00173D0C">
        <w:rPr>
          <w:b/>
          <w:sz w:val="28"/>
        </w:rPr>
        <w:tab/>
      </w:r>
      <w:r w:rsidRPr="00173D0C">
        <w:rPr>
          <w:b/>
          <w:sz w:val="28"/>
          <w:lang w:val="uk-UA"/>
        </w:rPr>
        <w:t xml:space="preserve"> </w:t>
      </w:r>
      <w:r w:rsidRPr="00173D0C">
        <w:rPr>
          <w:b/>
          <w:sz w:val="28"/>
        </w:rPr>
        <w:tab/>
      </w:r>
      <w:r>
        <w:rPr>
          <w:b/>
          <w:sz w:val="28"/>
          <w:lang w:val="uk-UA"/>
        </w:rPr>
        <w:t xml:space="preserve">                      </w:t>
      </w:r>
      <w:r w:rsidRPr="00173D0C">
        <w:rPr>
          <w:b/>
          <w:sz w:val="28"/>
          <w:lang w:val="uk-UA"/>
        </w:rPr>
        <w:t>Валки</w:t>
      </w:r>
      <w:r w:rsidRPr="00173D0C">
        <w:rPr>
          <w:b/>
          <w:sz w:val="28"/>
        </w:rPr>
        <w:tab/>
      </w:r>
      <w:r w:rsidRPr="00173D0C">
        <w:rPr>
          <w:b/>
          <w:sz w:val="28"/>
          <w:lang w:val="uk-UA"/>
        </w:rPr>
        <w:t xml:space="preserve">                     </w:t>
      </w:r>
      <w:r w:rsidRPr="00173D0C">
        <w:rPr>
          <w:b/>
          <w:sz w:val="28"/>
        </w:rPr>
        <w:t xml:space="preserve"> </w:t>
      </w:r>
      <w:r w:rsidRPr="00173D0C">
        <w:rPr>
          <w:b/>
          <w:sz w:val="28"/>
          <w:lang w:val="uk-UA"/>
        </w:rPr>
        <w:t xml:space="preserve">                   </w:t>
      </w:r>
      <w:r>
        <w:rPr>
          <w:b/>
          <w:sz w:val="28"/>
          <w:lang w:val="uk-UA"/>
        </w:rPr>
        <w:t xml:space="preserve">      </w:t>
      </w:r>
      <w:r w:rsidRPr="00173D0C">
        <w:rPr>
          <w:b/>
          <w:sz w:val="28"/>
        </w:rPr>
        <w:t>№</w:t>
      </w:r>
      <w:r>
        <w:rPr>
          <w:b/>
          <w:sz w:val="28"/>
          <w:lang w:val="uk-UA"/>
        </w:rPr>
        <w:t xml:space="preserve"> 22</w:t>
      </w:r>
    </w:p>
    <w:p w:rsidR="00363606" w:rsidRPr="00025A4B" w:rsidRDefault="00363606" w:rsidP="006902AD">
      <w:pPr>
        <w:rPr>
          <w:b/>
          <w:sz w:val="16"/>
          <w:szCs w:val="16"/>
          <w:lang w:val="uk-UA"/>
        </w:rPr>
      </w:pPr>
      <w:r w:rsidRPr="00025A4B">
        <w:rPr>
          <w:b/>
          <w:sz w:val="28"/>
          <w:lang w:val="uk-UA"/>
        </w:rPr>
        <w:t xml:space="preserve">    </w:t>
      </w:r>
    </w:p>
    <w:p w:rsidR="00363606" w:rsidRDefault="00363606" w:rsidP="00221D0B">
      <w:pPr>
        <w:keepLines/>
        <w:jc w:val="both"/>
        <w:rPr>
          <w:b/>
          <w:sz w:val="28"/>
          <w:szCs w:val="28"/>
          <w:lang w:val="uk-UA"/>
        </w:rPr>
      </w:pPr>
      <w:r w:rsidRPr="006902AD">
        <w:rPr>
          <w:b/>
          <w:sz w:val="28"/>
          <w:szCs w:val="28"/>
          <w:lang w:val="uk-UA"/>
        </w:rPr>
        <w:t xml:space="preserve">Про призначення </w:t>
      </w:r>
      <w:r>
        <w:rPr>
          <w:b/>
          <w:sz w:val="28"/>
          <w:szCs w:val="28"/>
          <w:lang w:val="uk-UA"/>
        </w:rPr>
        <w:t xml:space="preserve">уповноваженої </w:t>
      </w:r>
    </w:p>
    <w:p w:rsidR="00363606" w:rsidRDefault="00363606" w:rsidP="00221D0B">
      <w:pPr>
        <w:keepLines/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/>
        </w:rPr>
        <w:t xml:space="preserve">особи </w:t>
      </w:r>
      <w:r w:rsidRPr="00221D0B">
        <w:rPr>
          <w:b/>
          <w:sz w:val="28"/>
          <w:szCs w:val="28"/>
          <w:lang w:val="uk-UA"/>
        </w:rPr>
        <w:t xml:space="preserve">для реєстрації в </w:t>
      </w:r>
      <w:r w:rsidRPr="00221D0B">
        <w:rPr>
          <w:b/>
          <w:sz w:val="28"/>
          <w:szCs w:val="28"/>
          <w:lang w:val="uk-UA" w:eastAsia="uk-UA"/>
        </w:rPr>
        <w:t xml:space="preserve">Державному </w:t>
      </w:r>
    </w:p>
    <w:p w:rsidR="00363606" w:rsidRDefault="00363606" w:rsidP="00221D0B">
      <w:pPr>
        <w:keepLines/>
        <w:jc w:val="both"/>
        <w:rPr>
          <w:b/>
          <w:sz w:val="28"/>
          <w:szCs w:val="28"/>
          <w:lang w:val="uk-UA"/>
        </w:rPr>
      </w:pPr>
      <w:r w:rsidRPr="00221D0B">
        <w:rPr>
          <w:b/>
          <w:sz w:val="28"/>
          <w:szCs w:val="28"/>
          <w:lang w:val="uk-UA" w:eastAsia="uk-UA"/>
        </w:rPr>
        <w:t xml:space="preserve">реєстрі майнових об’єктів </w:t>
      </w:r>
    </w:p>
    <w:p w:rsidR="00363606" w:rsidRPr="00221D0B" w:rsidRDefault="00363606" w:rsidP="00221D0B">
      <w:pPr>
        <w:keepLines/>
        <w:jc w:val="both"/>
        <w:rPr>
          <w:b/>
          <w:sz w:val="28"/>
          <w:szCs w:val="28"/>
          <w:lang w:val="uk-UA"/>
        </w:rPr>
      </w:pPr>
      <w:r w:rsidRPr="00221D0B">
        <w:rPr>
          <w:b/>
          <w:sz w:val="28"/>
          <w:szCs w:val="28"/>
          <w:lang w:val="uk-UA" w:eastAsia="uk-UA"/>
        </w:rPr>
        <w:t>оздоровлення та відпочинку  дітей</w:t>
      </w:r>
    </w:p>
    <w:p w:rsidR="00363606" w:rsidRDefault="00363606">
      <w:pPr>
        <w:rPr>
          <w:sz w:val="28"/>
          <w:szCs w:val="28"/>
          <w:lang w:val="uk-UA"/>
        </w:rPr>
      </w:pPr>
    </w:p>
    <w:p w:rsidR="00363606" w:rsidRDefault="00363606" w:rsidP="003804F8">
      <w:pPr>
        <w:spacing w:line="360" w:lineRule="auto"/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На виконання постанови Кабінету Міністрів України від 26.06.2019                 № 580 «Деякі питання ведення Державного реєстру майнових об’єктів оздоровлення та відпочинку дітей», листа Управління у справах молоді та спорту Харківської обласної державної адміністрації від 13.01.2020 № 01-32/112, та з метою забезпечення роботи відповідно до порядку внесення відомостей до Державного реєстру майнових об’єктів оздоровлення та відпочинку  дітей </w:t>
      </w:r>
    </w:p>
    <w:p w:rsidR="00363606" w:rsidRPr="00D03CA0" w:rsidRDefault="00363606" w:rsidP="003804F8">
      <w:pPr>
        <w:spacing w:line="360" w:lineRule="auto"/>
        <w:ind w:firstLine="708"/>
        <w:jc w:val="both"/>
        <w:rPr>
          <w:sz w:val="16"/>
          <w:szCs w:val="16"/>
          <w:lang w:val="uk-UA" w:eastAsia="uk-UA"/>
        </w:rPr>
      </w:pPr>
    </w:p>
    <w:p w:rsidR="00363606" w:rsidRDefault="00363606" w:rsidP="003804F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</w:t>
      </w:r>
    </w:p>
    <w:p w:rsidR="00363606" w:rsidRDefault="00363606" w:rsidP="003804F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0255E0">
        <w:rPr>
          <w:sz w:val="28"/>
          <w:szCs w:val="28"/>
          <w:lang w:val="uk-UA"/>
        </w:rPr>
        <w:t xml:space="preserve">Призначити </w:t>
      </w:r>
      <w:r>
        <w:rPr>
          <w:sz w:val="28"/>
          <w:szCs w:val="28"/>
          <w:lang w:val="uk-UA"/>
        </w:rPr>
        <w:t>Тищенко Тетяну Олексіївну</w:t>
      </w:r>
      <w:r w:rsidRPr="000255E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завідувача господарством ПЗОВ «Ялинка» уповноваженою особою для реєстрації в </w:t>
      </w:r>
      <w:r>
        <w:rPr>
          <w:sz w:val="28"/>
          <w:szCs w:val="28"/>
          <w:lang w:val="uk-UA" w:eastAsia="uk-UA"/>
        </w:rPr>
        <w:t>Державному реєстрі майнових об’єктів оздоровлення та відпочинку  дітей</w:t>
      </w:r>
      <w:r w:rsidRPr="000255E0">
        <w:rPr>
          <w:sz w:val="28"/>
          <w:szCs w:val="28"/>
          <w:lang w:val="uk-UA"/>
        </w:rPr>
        <w:t>.</w:t>
      </w:r>
    </w:p>
    <w:p w:rsidR="00363606" w:rsidRDefault="00363606" w:rsidP="003804F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Відповідальній особі Тищенко Тетяні Олексіївні пройти  реєстрацію в системі та звітувати про проведену роботу.</w:t>
      </w:r>
    </w:p>
    <w:p w:rsidR="00363606" w:rsidRPr="00221D0B" w:rsidRDefault="00363606" w:rsidP="00DF1727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 11.02.2020</w:t>
      </w:r>
      <w:r w:rsidRPr="000255E0">
        <w:rPr>
          <w:sz w:val="28"/>
          <w:szCs w:val="28"/>
          <w:lang w:val="uk-UA"/>
        </w:rPr>
        <w:t xml:space="preserve"> </w:t>
      </w:r>
    </w:p>
    <w:p w:rsidR="00363606" w:rsidRDefault="00363606" w:rsidP="003804F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наказу покласти на головного спеціаліста відділу освіти, молоді та спорту Валківської районної державної адміністрації В. Солоху.</w:t>
      </w:r>
    </w:p>
    <w:p w:rsidR="00363606" w:rsidRPr="00061469" w:rsidRDefault="00363606" w:rsidP="003804F8">
      <w:pPr>
        <w:spacing w:line="360" w:lineRule="auto"/>
        <w:ind w:firstLine="567"/>
        <w:jc w:val="both"/>
        <w:rPr>
          <w:color w:val="FF0000"/>
          <w:sz w:val="16"/>
          <w:szCs w:val="16"/>
          <w:lang w:val="uk-UA"/>
        </w:rPr>
      </w:pPr>
    </w:p>
    <w:p w:rsidR="00363606" w:rsidRPr="006902AD" w:rsidRDefault="00363606" w:rsidP="000255E0">
      <w:pPr>
        <w:jc w:val="both"/>
        <w:rPr>
          <w:b/>
          <w:sz w:val="28"/>
          <w:szCs w:val="28"/>
          <w:lang w:val="uk-UA"/>
        </w:rPr>
      </w:pPr>
      <w:r w:rsidRPr="006902AD">
        <w:rPr>
          <w:b/>
          <w:sz w:val="28"/>
          <w:szCs w:val="28"/>
          <w:lang w:val="uk-UA"/>
        </w:rPr>
        <w:t xml:space="preserve">Начальник відділу освіти, </w:t>
      </w:r>
    </w:p>
    <w:p w:rsidR="00363606" w:rsidRDefault="00363606" w:rsidP="000255E0">
      <w:pPr>
        <w:jc w:val="both"/>
        <w:rPr>
          <w:b/>
          <w:sz w:val="28"/>
          <w:szCs w:val="28"/>
          <w:lang w:val="uk-UA"/>
        </w:rPr>
      </w:pPr>
      <w:r w:rsidRPr="006902AD">
        <w:rPr>
          <w:b/>
          <w:sz w:val="28"/>
          <w:szCs w:val="28"/>
          <w:lang w:val="uk-UA"/>
        </w:rPr>
        <w:t xml:space="preserve">молоді та спорту                                                      </w:t>
      </w:r>
      <w:r>
        <w:rPr>
          <w:b/>
          <w:sz w:val="28"/>
          <w:szCs w:val="28"/>
          <w:lang w:val="uk-UA"/>
        </w:rPr>
        <w:t xml:space="preserve">           </w:t>
      </w:r>
      <w:r w:rsidRPr="006902AD">
        <w:rPr>
          <w:b/>
          <w:sz w:val="28"/>
          <w:szCs w:val="28"/>
          <w:lang w:val="uk-UA"/>
        </w:rPr>
        <w:t xml:space="preserve"> Н</w:t>
      </w:r>
      <w:bookmarkStart w:id="0" w:name="_GoBack"/>
      <w:bookmarkEnd w:id="0"/>
      <w:r w:rsidRPr="006902AD">
        <w:rPr>
          <w:b/>
          <w:sz w:val="28"/>
          <w:szCs w:val="28"/>
          <w:lang w:val="uk-UA"/>
        </w:rPr>
        <w:t>аталія ТРУСОВА</w:t>
      </w:r>
    </w:p>
    <w:p w:rsidR="00363606" w:rsidRDefault="00363606" w:rsidP="000255E0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Валентина Солоха</w:t>
      </w:r>
      <w:r w:rsidRPr="00717D85">
        <w:rPr>
          <w:sz w:val="24"/>
          <w:szCs w:val="24"/>
          <w:lang w:val="uk-UA"/>
        </w:rPr>
        <w:t xml:space="preserve"> (05753) 5  11  62</w:t>
      </w:r>
    </w:p>
    <w:p w:rsidR="00363606" w:rsidRDefault="00363606" w:rsidP="000255E0">
      <w:pPr>
        <w:jc w:val="both"/>
        <w:rPr>
          <w:sz w:val="24"/>
          <w:szCs w:val="24"/>
          <w:lang w:val="uk-UA"/>
        </w:rPr>
      </w:pPr>
    </w:p>
    <w:p w:rsidR="00363606" w:rsidRDefault="00363606" w:rsidP="007422B6">
      <w:pPr>
        <w:ind w:left="360" w:hanging="360"/>
        <w:jc w:val="both"/>
        <w:rPr>
          <w:sz w:val="28"/>
        </w:rPr>
      </w:pPr>
      <w:r>
        <w:rPr>
          <w:sz w:val="28"/>
        </w:rPr>
        <w:t xml:space="preserve">З наказом від </w:t>
      </w:r>
      <w:r>
        <w:rPr>
          <w:sz w:val="28"/>
          <w:lang w:val="uk-UA"/>
        </w:rPr>
        <w:t>07</w:t>
      </w:r>
      <w:r>
        <w:rPr>
          <w:sz w:val="28"/>
        </w:rPr>
        <w:t>.0</w:t>
      </w:r>
      <w:r>
        <w:rPr>
          <w:sz w:val="28"/>
          <w:lang w:val="uk-UA"/>
        </w:rPr>
        <w:t>2</w:t>
      </w:r>
      <w:r>
        <w:rPr>
          <w:sz w:val="28"/>
        </w:rPr>
        <w:t>.20</w:t>
      </w:r>
      <w:r>
        <w:rPr>
          <w:sz w:val="28"/>
          <w:lang w:val="uk-UA"/>
        </w:rPr>
        <w:t>20</w:t>
      </w:r>
      <w:r>
        <w:rPr>
          <w:sz w:val="28"/>
        </w:rPr>
        <w:t xml:space="preserve"> № </w:t>
      </w:r>
      <w:r>
        <w:rPr>
          <w:sz w:val="28"/>
          <w:lang w:val="uk-UA"/>
        </w:rPr>
        <w:t>22</w:t>
      </w:r>
      <w:r>
        <w:rPr>
          <w:sz w:val="28"/>
        </w:rPr>
        <w:t xml:space="preserve"> ознайомлені:</w:t>
      </w:r>
    </w:p>
    <w:p w:rsidR="00363606" w:rsidRDefault="00363606" w:rsidP="007422B6">
      <w:pPr>
        <w:ind w:left="360" w:hanging="360"/>
        <w:jc w:val="both"/>
        <w:rPr>
          <w:sz w:val="28"/>
        </w:rPr>
      </w:pPr>
    </w:p>
    <w:p w:rsidR="00363606" w:rsidRDefault="00363606" w:rsidP="007422B6">
      <w:pPr>
        <w:ind w:left="360" w:hanging="360"/>
        <w:jc w:val="both"/>
        <w:rPr>
          <w:sz w:val="28"/>
        </w:rPr>
      </w:pPr>
      <w:r>
        <w:rPr>
          <w:sz w:val="28"/>
        </w:rPr>
        <w:t xml:space="preserve">_________________ </w:t>
      </w:r>
      <w:r>
        <w:rPr>
          <w:sz w:val="28"/>
          <w:lang w:val="uk-UA"/>
        </w:rPr>
        <w:t>Тищенко Т.О</w:t>
      </w:r>
      <w:r>
        <w:rPr>
          <w:sz w:val="28"/>
        </w:rPr>
        <w:t>.</w:t>
      </w:r>
    </w:p>
    <w:p w:rsidR="00363606" w:rsidRPr="00717D85" w:rsidRDefault="00363606" w:rsidP="000255E0">
      <w:pPr>
        <w:jc w:val="both"/>
        <w:rPr>
          <w:sz w:val="24"/>
          <w:szCs w:val="24"/>
          <w:lang w:val="uk-UA"/>
        </w:rPr>
      </w:pPr>
    </w:p>
    <w:sectPr w:rsidR="00363606" w:rsidRPr="00717D85" w:rsidSect="001D0000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606" w:rsidRDefault="00363606">
      <w:r>
        <w:separator/>
      </w:r>
    </w:p>
  </w:endnote>
  <w:endnote w:type="continuationSeparator" w:id="0">
    <w:p w:rsidR="00363606" w:rsidRDefault="00363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606" w:rsidRDefault="00363606">
      <w:r>
        <w:separator/>
      </w:r>
    </w:p>
  </w:footnote>
  <w:footnote w:type="continuationSeparator" w:id="0">
    <w:p w:rsidR="00363606" w:rsidRDefault="003636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606" w:rsidRDefault="00363606" w:rsidP="00B60F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3606" w:rsidRDefault="003636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606" w:rsidRDefault="00363606" w:rsidP="00B60F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63606" w:rsidRDefault="003636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4C2"/>
    <w:multiLevelType w:val="hybridMultilevel"/>
    <w:tmpl w:val="E376E7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172789"/>
    <w:multiLevelType w:val="hybridMultilevel"/>
    <w:tmpl w:val="4012749E"/>
    <w:lvl w:ilvl="0" w:tplc="422ACB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EB8637E"/>
    <w:multiLevelType w:val="hybridMultilevel"/>
    <w:tmpl w:val="1E28508C"/>
    <w:lvl w:ilvl="0" w:tplc="A12C7F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117B5BBF"/>
    <w:multiLevelType w:val="hybridMultilevel"/>
    <w:tmpl w:val="4DB82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0A77ED"/>
    <w:multiLevelType w:val="hybridMultilevel"/>
    <w:tmpl w:val="F5242820"/>
    <w:lvl w:ilvl="0" w:tplc="5F1AE3BA">
      <w:start w:val="1"/>
      <w:numFmt w:val="decimal"/>
      <w:lvlText w:val="%1."/>
      <w:lvlJc w:val="left"/>
      <w:pPr>
        <w:ind w:left="2004" w:hanging="1296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8290712"/>
    <w:multiLevelType w:val="hybridMultilevel"/>
    <w:tmpl w:val="85B056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867624"/>
    <w:multiLevelType w:val="hybridMultilevel"/>
    <w:tmpl w:val="A61AB7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11549A"/>
    <w:multiLevelType w:val="hybridMultilevel"/>
    <w:tmpl w:val="CAC0CB32"/>
    <w:lvl w:ilvl="0" w:tplc="47BC6E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4437316F"/>
    <w:multiLevelType w:val="hybridMultilevel"/>
    <w:tmpl w:val="0D0A7B12"/>
    <w:lvl w:ilvl="0" w:tplc="6694DB5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5489404D"/>
    <w:multiLevelType w:val="hybridMultilevel"/>
    <w:tmpl w:val="16D2E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AC42CD9"/>
    <w:multiLevelType w:val="multilevel"/>
    <w:tmpl w:val="746CD57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10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4CA"/>
    <w:rsid w:val="00003C86"/>
    <w:rsid w:val="000255E0"/>
    <w:rsid w:val="00025A4B"/>
    <w:rsid w:val="000374CA"/>
    <w:rsid w:val="000464BF"/>
    <w:rsid w:val="00061469"/>
    <w:rsid w:val="00073E72"/>
    <w:rsid w:val="00083AC8"/>
    <w:rsid w:val="000C24C8"/>
    <w:rsid w:val="000E1DE5"/>
    <w:rsid w:val="00173D0C"/>
    <w:rsid w:val="001D0000"/>
    <w:rsid w:val="001E377C"/>
    <w:rsid w:val="00221D0B"/>
    <w:rsid w:val="002E4F7A"/>
    <w:rsid w:val="00363606"/>
    <w:rsid w:val="003804F8"/>
    <w:rsid w:val="00412FC4"/>
    <w:rsid w:val="004231CF"/>
    <w:rsid w:val="004414F1"/>
    <w:rsid w:val="00443C3C"/>
    <w:rsid w:val="004467B5"/>
    <w:rsid w:val="004558C5"/>
    <w:rsid w:val="00505184"/>
    <w:rsid w:val="00537EB0"/>
    <w:rsid w:val="00572D28"/>
    <w:rsid w:val="005E64C7"/>
    <w:rsid w:val="00602994"/>
    <w:rsid w:val="00623DF6"/>
    <w:rsid w:val="006902AD"/>
    <w:rsid w:val="00717D85"/>
    <w:rsid w:val="00737440"/>
    <w:rsid w:val="007422B6"/>
    <w:rsid w:val="00775F9B"/>
    <w:rsid w:val="00781EC4"/>
    <w:rsid w:val="00783D73"/>
    <w:rsid w:val="007A1DC4"/>
    <w:rsid w:val="00807F77"/>
    <w:rsid w:val="00834FDA"/>
    <w:rsid w:val="008A144C"/>
    <w:rsid w:val="008D24F4"/>
    <w:rsid w:val="008E78EF"/>
    <w:rsid w:val="009066A3"/>
    <w:rsid w:val="00924389"/>
    <w:rsid w:val="009B22FD"/>
    <w:rsid w:val="009B5975"/>
    <w:rsid w:val="009E5128"/>
    <w:rsid w:val="00A23AE8"/>
    <w:rsid w:val="00A9399B"/>
    <w:rsid w:val="00AA389D"/>
    <w:rsid w:val="00B269F6"/>
    <w:rsid w:val="00B416EA"/>
    <w:rsid w:val="00B60F25"/>
    <w:rsid w:val="00BB4ED7"/>
    <w:rsid w:val="00BE37CE"/>
    <w:rsid w:val="00C676EC"/>
    <w:rsid w:val="00CD2FA3"/>
    <w:rsid w:val="00D03CA0"/>
    <w:rsid w:val="00D85B18"/>
    <w:rsid w:val="00D95825"/>
    <w:rsid w:val="00DD2D64"/>
    <w:rsid w:val="00DF1727"/>
    <w:rsid w:val="00E50C8C"/>
    <w:rsid w:val="00E6382C"/>
    <w:rsid w:val="00EA7597"/>
    <w:rsid w:val="00ED104B"/>
    <w:rsid w:val="00F33673"/>
    <w:rsid w:val="00F54537"/>
    <w:rsid w:val="00F64B0A"/>
    <w:rsid w:val="00F657D0"/>
    <w:rsid w:val="00F7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4CA"/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link w:val="Heading2Char"/>
    <w:uiPriority w:val="99"/>
    <w:qFormat/>
    <w:rsid w:val="00781EC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64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81EC4"/>
    <w:rPr>
      <w:rFonts w:ascii="Times New Roman" w:hAnsi="Times New Roman" w:cs="Times New Roman"/>
      <w:b/>
      <w:sz w:val="3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464BF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0374C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374CA"/>
    <w:pPr>
      <w:ind w:left="720"/>
      <w:contextualSpacing/>
    </w:pPr>
  </w:style>
  <w:style w:type="paragraph" w:customStyle="1" w:styleId="a">
    <w:name w:val="Текст в заданном формате"/>
    <w:basedOn w:val="Normal"/>
    <w:uiPriority w:val="99"/>
    <w:rsid w:val="00775F9B"/>
    <w:pPr>
      <w:suppressAutoHyphens/>
    </w:pPr>
    <w:rPr>
      <w:rFonts w:ascii="Courier New" w:eastAsia="NSimSun" w:hAnsi="Courier New" w:cs="Courier New"/>
      <w:lang w:val="uk-UA"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E6382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382C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D000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3D7F"/>
    <w:rPr>
      <w:rFonts w:ascii="Times New Roman" w:eastAsia="Times New Roman" w:hAnsi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1D000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223</Words>
  <Characters>1277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2000-LegaS</dc:creator>
  <cp:keywords/>
  <dc:description/>
  <cp:lastModifiedBy>Galya</cp:lastModifiedBy>
  <cp:revision>20</cp:revision>
  <cp:lastPrinted>2020-02-06T15:00:00Z</cp:lastPrinted>
  <dcterms:created xsi:type="dcterms:W3CDTF">2020-02-05T07:00:00Z</dcterms:created>
  <dcterms:modified xsi:type="dcterms:W3CDTF">2020-02-07T10:10:00Z</dcterms:modified>
</cp:coreProperties>
</file>